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6E0943" w:rsidRDefault="000E6CD2" w:rsidP="00B842DD">
            <w:pPr>
              <w:jc w:val="right"/>
              <w:rPr>
                <w:rFonts w:cs="Arial"/>
                <w:color w:val="EE0000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107D52D6" w:rsidR="000E6CD2" w:rsidRPr="00F95D1E" w:rsidRDefault="00F95D1E" w:rsidP="000E6CD2">
            <w:r>
              <w:t>(ZV)19-21-166/26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08FEBB57" w:rsidR="000E6CD2" w:rsidRPr="000E6CD2" w:rsidRDefault="00B77F4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Verwaltungsgebäude 9.23a des Kreises Recklinghausen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03CA7AE1" w:rsidR="000E6CD2" w:rsidRPr="000E6CD2" w:rsidRDefault="00405E9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</w:t>
            </w:r>
            <w:r w:rsidR="00B77F4B">
              <w:rPr>
                <w:rFonts w:cs="Arial"/>
                <w:szCs w:val="20"/>
              </w:rPr>
              <w:t xml:space="preserve"> 38 Fassadenarbeiten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2B010A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2B010A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41288E5A" w:rsidR="002D42C6" w:rsidRDefault="002B010A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2B010A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712D486A" w14:textId="77777777" w:rsidR="00C5267A" w:rsidRDefault="002B010A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2B010A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115B0E88" w14:textId="77777777" w:rsidR="00C5267A" w:rsidRDefault="002B010A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C03F8AB" w14:textId="77777777" w:rsidR="00D03E02" w:rsidRDefault="002B010A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66F7D244" w14:textId="77777777" w:rsidR="00C5267A" w:rsidRDefault="002B010A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0D6B03BF" w:rsidR="00777672" w:rsidRDefault="002B010A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405E93" w:rsidRPr="00405E93">
        <w:t>Eigenerklärung Sanktionspaket – Formular 523 EU</w:t>
      </w:r>
    </w:p>
    <w:p w14:paraId="164C2EB9" w14:textId="7C662506" w:rsidR="0048028D" w:rsidRPr="009F06C9" w:rsidRDefault="002B010A" w:rsidP="00774D7F">
      <w:pPr>
        <w:pStyle w:val="Kontrollkstchen"/>
      </w:pPr>
      <w:sdt>
        <w:sdt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>
            <w:rPr>
              <w:rFonts w:ascii="MS Gothic" w:eastAsia="MS Gothic" w:hAnsi="MS Gothic" w:hint="eastAsia"/>
            </w:rPr>
            <w:t>☒</w:t>
          </w:r>
        </w:sdtContent>
      </w:sdt>
      <w:r w:rsidR="00407D63">
        <w:tab/>
      </w:r>
      <w:r w:rsidR="00405E93">
        <w:tab/>
        <w:t xml:space="preserve">       </w:t>
      </w:r>
      <w:r w:rsidR="00405E93" w:rsidRPr="009F06C9">
        <w:t>Eigenerklärung RUS</w:t>
      </w:r>
    </w:p>
    <w:p w14:paraId="6FB6D936" w14:textId="02B62356" w:rsidR="00405E93" w:rsidRDefault="002B010A" w:rsidP="00405E93">
      <w:pPr>
        <w:pStyle w:val="Kontrollkstchen"/>
        <w:ind w:left="1095" w:hanging="1095"/>
      </w:pPr>
      <w:sdt>
        <w:sdtPr>
          <w:id w:val="16732261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 w:rsidRPr="009F06C9">
            <w:rPr>
              <w:rFonts w:ascii="MS Gothic" w:eastAsia="MS Gothic" w:hAnsi="MS Gothic" w:hint="eastAsia"/>
            </w:rPr>
            <w:t>☒</w:t>
          </w:r>
        </w:sdtContent>
      </w:sdt>
      <w:r w:rsidR="00405E93" w:rsidRPr="009F06C9">
        <w:t xml:space="preserve"> </w:t>
      </w:r>
      <w:r w:rsidR="00405E93" w:rsidRPr="009F06C9">
        <w:tab/>
        <w:t xml:space="preserve">Preisermittlung bei Zuschlagskalkulation (Formblatt 221) </w:t>
      </w:r>
      <w:r w:rsidR="00405E93" w:rsidRPr="009F06C9">
        <w:rPr>
          <w:u w:val="single"/>
        </w:rPr>
        <w:t>oder</w:t>
      </w:r>
      <w:r w:rsidR="00405E93" w:rsidRPr="009F06C9">
        <w:t xml:space="preserve"> Preisermittlung bei Kalkulation über die Endsumme (Formblatt 222)</w:t>
      </w:r>
    </w:p>
    <w:p w14:paraId="604B298F" w14:textId="032702B9" w:rsidR="00405E93" w:rsidRDefault="002B010A" w:rsidP="00405E93">
      <w:pPr>
        <w:pStyle w:val="Kontrollkstchen"/>
      </w:pPr>
      <w:sdt>
        <w:sdtPr>
          <w:id w:val="1750091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405E93">
        <w:tab/>
        <w:t>444 - Referenzbescheinigung</w:t>
      </w:r>
    </w:p>
    <w:p w14:paraId="73A7BE2A" w14:textId="77777777" w:rsidR="00405E93" w:rsidRDefault="00405E93" w:rsidP="00405E93">
      <w:pPr>
        <w:pStyle w:val="Kontrollkstchen"/>
        <w:ind w:left="1095" w:hanging="1095"/>
      </w:pPr>
    </w:p>
    <w:p w14:paraId="03A92888" w14:textId="77777777" w:rsidR="00407D63" w:rsidRDefault="002B010A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B849B2A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9413EBF" w14:textId="77777777" w:rsidR="0094719E" w:rsidRDefault="002B010A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571110D5" w14:textId="5E4D0734" w:rsidR="0094719E" w:rsidRDefault="0094719E" w:rsidP="0094719E">
      <w:pPr>
        <w:pStyle w:val="Kontrollkstchen"/>
      </w:pPr>
      <w:r>
        <w:tab/>
        <w:t xml:space="preserve">Formblatt </w:t>
      </w:r>
      <w:r w:rsidR="00B91047">
        <w:t xml:space="preserve">124 </w:t>
      </w:r>
      <w:r>
        <w:t>Eigenerklärung zur Eignung oder</w:t>
      </w:r>
    </w:p>
    <w:p w14:paraId="44BFA780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789B777" w14:textId="5513FE6A" w:rsidR="0094719E" w:rsidRDefault="002B010A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2DFA6CF9" w14:textId="77777777" w:rsidR="00405E93" w:rsidRPr="000F67AF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Es sind folgende Nachweise mit dem Angebot vorzulegen: </w:t>
      </w:r>
    </w:p>
    <w:p w14:paraId="7B335309" w14:textId="1148EBC0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0F67AF">
        <w:t xml:space="preserve">Drei vergleichbare Projekte mit einer Nettoauftragssumme von </w:t>
      </w:r>
      <w:r w:rsidRPr="006E0943">
        <w:rPr>
          <w:color w:val="EE0000"/>
        </w:rPr>
        <w:t xml:space="preserve">mind. </w:t>
      </w:r>
      <w:r w:rsidR="007623ED">
        <w:rPr>
          <w:color w:val="EE0000"/>
        </w:rPr>
        <w:t>1</w:t>
      </w:r>
      <w:r w:rsidR="009F06C9" w:rsidRPr="006E0943">
        <w:rPr>
          <w:color w:val="EE0000"/>
        </w:rPr>
        <w:t>.</w:t>
      </w:r>
      <w:r w:rsidR="00226D62">
        <w:rPr>
          <w:color w:val="EE0000"/>
        </w:rPr>
        <w:t>0</w:t>
      </w:r>
      <w:r w:rsidR="009668D4" w:rsidRPr="006E0943">
        <w:rPr>
          <w:color w:val="EE0000"/>
        </w:rPr>
        <w:t>0</w:t>
      </w:r>
      <w:r w:rsidR="009F06C9" w:rsidRPr="006E0943">
        <w:rPr>
          <w:color w:val="EE0000"/>
        </w:rPr>
        <w:t>0.000</w:t>
      </w:r>
      <w:r w:rsidRPr="006E0943">
        <w:rPr>
          <w:color w:val="EE0000"/>
        </w:rPr>
        <w:t xml:space="preserve"> € </w:t>
      </w:r>
      <w:r w:rsidRPr="000F67AF">
        <w:t xml:space="preserve">innerhalb </w:t>
      </w:r>
      <w:r w:rsidRPr="009F06C9">
        <w:t xml:space="preserve">der letzten </w:t>
      </w:r>
      <w:r w:rsidR="00C239C4">
        <w:t>5</w:t>
      </w:r>
      <w:r w:rsidRPr="009F06C9">
        <w:t xml:space="preserve"> </w:t>
      </w:r>
    </w:p>
    <w:p w14:paraId="7B058484" w14:textId="77777777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Jahre </w:t>
      </w:r>
    </w:p>
    <w:p w14:paraId="1DB9ACB9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 Für diese Projekte ist je</w:t>
      </w:r>
      <w:r>
        <w:t xml:space="preserve"> eine Referenzbescheinigung gem. Vergabehandbuch Formblatt 444 </w:t>
      </w:r>
      <w:proofErr w:type="spellStart"/>
      <w:r>
        <w:t>vorzule</w:t>
      </w:r>
      <w:proofErr w:type="spellEnd"/>
      <w:r>
        <w:t>-</w:t>
      </w:r>
    </w:p>
    <w:p w14:paraId="7723F6EB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gen. Die Referenzbescheinigung muss folgende Angaben enthalten: </w:t>
      </w:r>
    </w:p>
    <w:p w14:paraId="39C47AAD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Ansprechpartner; Art der ausgeführten Leistung; Auftragssumme; Ausführungszeitraum; stichwortartige </w:t>
      </w:r>
    </w:p>
    <w:p w14:paraId="010463C2" w14:textId="77777777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Benennung des mit eigenem Personal ausgeführten maßgeblichen Leistungsumfanges einschl. Angabe der</w:t>
      </w:r>
    </w:p>
    <w:p w14:paraId="754B21BD" w14:textId="22F3E0D0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ausgeführten Mengen; Zahl der hierfür durchschnittlich eingesetzten Arbeitnehmer; stichwortartig</w:t>
      </w:r>
    </w:p>
    <w:p w14:paraId="7CF973FC" w14:textId="579E771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Beschreibung der besonderen technischen und gerätespezifischen Anforderungen bzw. </w:t>
      </w:r>
    </w:p>
    <w:p w14:paraId="08E37819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(bei Komplettleistung) Kurzbeschreibung der Baumaßnahme. Angabe zur vertraglichen Bindung </w:t>
      </w:r>
    </w:p>
    <w:p w14:paraId="1982F9C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(Hauptauftragnehmer, ARGE-Partner, Nachunternehmer); ggf. Angabe der Gewerke, die mit eigenem </w:t>
      </w:r>
    </w:p>
    <w:p w14:paraId="50B4FE9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lastRenderedPageBreak/>
        <w:t xml:space="preserve">Leitungspersonal koordiniert wurden; Benennung des Auftraggebers (mit Kontaktdaten); Bestätigung </w:t>
      </w:r>
    </w:p>
    <w:p w14:paraId="41A30881" w14:textId="4A97C2A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des Auftraggebers über die vertragsgemäße Ausführung der Leistung.</w:t>
      </w:r>
    </w:p>
    <w:p w14:paraId="1C63572C" w14:textId="77777777" w:rsidR="0094719E" w:rsidRDefault="002B010A" w:rsidP="00405E93">
      <w:pPr>
        <w:pStyle w:val="Kontrollkstchen"/>
        <w:ind w:left="0" w:firstLine="0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2A13EF74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0824BB59" w14:textId="77777777" w:rsidR="005705FB" w:rsidRDefault="002B010A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EAD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</w:p>
    <w:p w14:paraId="13FE186D" w14:textId="77777777" w:rsidR="005705FB" w:rsidRDefault="002B010A" w:rsidP="005705FB">
      <w:pPr>
        <w:pStyle w:val="Kontrollkstchen"/>
        <w:rPr>
          <w:b/>
          <w:u w:val="single"/>
        </w:rPr>
      </w:pPr>
      <w:sdt>
        <w:sdtPr>
          <w:id w:val="1531219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☒</w:t>
          </w:r>
        </w:sdtContent>
      </w:sdt>
      <w:r w:rsidR="005705FB">
        <w:tab/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56608DD0" w14:textId="6632CC71" w:rsidR="002B010A" w:rsidRDefault="005705FB" w:rsidP="005705FB">
      <w:pPr>
        <w:pStyle w:val="Kontrollkstchen"/>
        <w:rPr>
          <w:bCs/>
          <w:color w:val="FF0000"/>
        </w:rPr>
      </w:pPr>
      <w:r w:rsidRPr="005705FB">
        <w:rPr>
          <w:bCs/>
          <w:color w:val="FF0000"/>
        </w:rPr>
        <w:tab/>
        <w:t xml:space="preserve">In diesem Verfahren werden Angebote, die nicht als GAEB-Datei im D84- oder X84-Format eingereicht werden, von der Wertung ausgeschlossen. </w:t>
      </w:r>
      <w:r w:rsidR="002B010A">
        <w:rPr>
          <w:bCs/>
          <w:color w:val="FF0000"/>
        </w:rPr>
        <w:t xml:space="preserve">Ein Leistungsverzeichnis im </w:t>
      </w:r>
      <w:r w:rsidR="002B010A" w:rsidRPr="005705FB">
        <w:rPr>
          <w:bCs/>
          <w:color w:val="FF0000"/>
        </w:rPr>
        <w:t xml:space="preserve"> PDF-Format</w:t>
      </w:r>
      <w:r w:rsidR="002B010A">
        <w:rPr>
          <w:bCs/>
          <w:color w:val="FF0000"/>
        </w:rPr>
        <w:t xml:space="preserve"> kann zusätzlich eingereicht werden.</w:t>
      </w:r>
    </w:p>
    <w:p w14:paraId="272403E7" w14:textId="7BC52D1C" w:rsidR="005705FB" w:rsidRPr="005705FB" w:rsidRDefault="005705FB" w:rsidP="002B010A">
      <w:pPr>
        <w:pStyle w:val="Kontrollkstchen"/>
        <w:ind w:firstLine="0"/>
        <w:rPr>
          <w:bCs/>
          <w:color w:val="FF0000"/>
        </w:rPr>
      </w:pPr>
      <w:r w:rsidRPr="005705FB">
        <w:rPr>
          <w:bCs/>
          <w:color w:val="FF0000"/>
        </w:rPr>
        <w:t>Eine Nachforderung eines bepreis-</w:t>
      </w:r>
      <w:proofErr w:type="spellStart"/>
      <w:r w:rsidRPr="005705FB">
        <w:rPr>
          <w:bCs/>
          <w:color w:val="FF0000"/>
        </w:rPr>
        <w:t>ten</w:t>
      </w:r>
      <w:proofErr w:type="spellEnd"/>
      <w:r w:rsidRPr="005705FB">
        <w:rPr>
          <w:bCs/>
          <w:color w:val="FF0000"/>
        </w:rPr>
        <w:t xml:space="preserve"> Leistungsverzeichnisses in dem D84-, X84-Format oder PDF-Format ist ausgeschlossen!</w:t>
      </w:r>
    </w:p>
    <w:p w14:paraId="3171E351" w14:textId="75E2EACE" w:rsidR="00154BD4" w:rsidRPr="005705FB" w:rsidRDefault="002B010A" w:rsidP="005705FB">
      <w:pPr>
        <w:pStyle w:val="Kontrollkstchen"/>
        <w:rPr>
          <w:b/>
          <w:u w:val="single"/>
        </w:rPr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2B010A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2B010A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2B010A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36B7F6CF" w:rsidR="00154BD4" w:rsidRPr="009F06C9" w:rsidRDefault="002B010A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C5267A">
        <w:t xml:space="preserve">221/222 - Angaben zur Preisermittlung entsprechend den Formblättern 221 oder 222 (bei Abgabe </w:t>
      </w:r>
      <w:r w:rsidR="00C5267A" w:rsidRPr="009F06C9">
        <w:t>mehrerer Hauptangebote für jedes Hauptangebot)</w:t>
      </w:r>
    </w:p>
    <w:p w14:paraId="04E2CD97" w14:textId="58803FD9" w:rsidR="00154BD4" w:rsidRDefault="002B010A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 w:rsidRPr="009F06C9">
            <w:rPr>
              <w:rFonts w:ascii="MS Gothic" w:eastAsia="MS Gothic" w:hAnsi="MS Gothic" w:hint="eastAsia"/>
            </w:rPr>
            <w:t>☒</w:t>
          </w:r>
        </w:sdtContent>
      </w:sdt>
      <w:r w:rsidR="00154BD4" w:rsidRPr="009F06C9">
        <w:tab/>
      </w:r>
      <w:r w:rsidR="00C5267A" w:rsidRPr="009F06C9">
        <w:t>223</w:t>
      </w:r>
      <w:r w:rsidR="009F06C9" w:rsidRPr="009F06C9">
        <w:t xml:space="preserve"> - </w:t>
      </w:r>
      <w:r w:rsidR="00C5267A" w:rsidRPr="009F06C9">
        <w:t>Aufgliederung der Einheitspreise entsprechend Formblatt 223</w:t>
      </w:r>
    </w:p>
    <w:p w14:paraId="0BF5D73A" w14:textId="77777777" w:rsidR="00153702" w:rsidRDefault="002B010A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2B010A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2B010A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2B010A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2B010A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2B010A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7777777" w:rsidR="00334891" w:rsidRPr="009514B6" w:rsidRDefault="002B010A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2B010A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2B010A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11265774" w:rsidR="00334891" w:rsidRDefault="002B010A" w:rsidP="005705FB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  <w:r w:rsidR="005705FB" w:rsidRPr="005705FB">
        <w:t>Nachweis der Haftpflichtversicherung mit den unter 2.1 der zusätzlichen</w:t>
      </w:r>
      <w:r w:rsidR="005705FB">
        <w:t xml:space="preserve"> technischen</w:t>
      </w:r>
      <w:r w:rsidR="005705FB" w:rsidRPr="005705FB">
        <w:t xml:space="preserve"> Vertragsbedingungen</w:t>
      </w:r>
      <w:r w:rsidR="005705FB">
        <w:t xml:space="preserve"> genannten</w:t>
      </w:r>
      <w:r w:rsidR="005705FB" w:rsidRPr="005705FB">
        <w:t xml:space="preserve"> Deckungssummen</w:t>
      </w:r>
    </w:p>
    <w:p w14:paraId="54711FD1" w14:textId="77777777" w:rsidR="00334891" w:rsidRDefault="002B010A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9F06C9" w:rsidRDefault="00154BD4" w:rsidP="00254BAC">
      <w:pPr>
        <w:pStyle w:val="berschrift2"/>
      </w:pPr>
      <w:r w:rsidRPr="009F06C9">
        <w:t xml:space="preserve">leistungsbezogene </w:t>
      </w:r>
      <w:r w:rsidR="00254BAC" w:rsidRPr="009F06C9">
        <w:t>Unterlagen</w:t>
      </w:r>
    </w:p>
    <w:p w14:paraId="7E11FB6B" w14:textId="77777777" w:rsidR="00263987" w:rsidRPr="009F06C9" w:rsidRDefault="002B010A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F06C9">
            <w:rPr>
              <w:rFonts w:ascii="MS Gothic" w:eastAsia="MS Gothic" w:hAnsi="MS Gothic" w:hint="eastAsia"/>
            </w:rPr>
            <w:t>☒</w:t>
          </w:r>
        </w:sdtContent>
      </w:sdt>
      <w:r w:rsidR="00F522D4" w:rsidRPr="009F06C9">
        <w:tab/>
        <w:t>Produktdatenblätter benannter Fabrikate</w:t>
      </w:r>
    </w:p>
    <w:p w14:paraId="12E73408" w14:textId="77777777" w:rsidR="00774D7F" w:rsidRDefault="002B010A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 w:rsidRPr="009F06C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2B010A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1203F1A1" w14:textId="046AD404" w:rsidR="005705FB" w:rsidRPr="005705FB" w:rsidRDefault="002B010A" w:rsidP="005705FB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☒</w:t>
          </w:r>
        </w:sdtContent>
      </w:sdt>
      <w:r w:rsidR="005705FB">
        <w:tab/>
      </w:r>
      <w:r w:rsidR="005705FB" w:rsidRPr="005705FB">
        <w:t xml:space="preserve">421 – Vertragserfüllungs- und </w:t>
      </w:r>
      <w:proofErr w:type="spellStart"/>
      <w:r w:rsidR="005705FB" w:rsidRPr="005705FB">
        <w:t>Mängelansprüchebürgschaft</w:t>
      </w:r>
      <w:proofErr w:type="spellEnd"/>
      <w:r w:rsidR="005705FB" w:rsidRPr="005705FB">
        <w:t xml:space="preserve"> </w:t>
      </w:r>
      <w:r w:rsidR="005705FB" w:rsidRPr="005705FB">
        <w:rPr>
          <w:u w:val="single"/>
        </w:rPr>
        <w:t>nach Auftragserteilung</w:t>
      </w:r>
    </w:p>
    <w:p w14:paraId="3C595A72" w14:textId="231F64A8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422 – </w:t>
      </w:r>
      <w:proofErr w:type="spellStart"/>
      <w:r w:rsidRPr="005705FB">
        <w:t>Mängelansprüchebürgschaft</w:t>
      </w:r>
      <w:proofErr w:type="spellEnd"/>
      <w:r w:rsidRPr="005705FB">
        <w:t xml:space="preserve"> </w:t>
      </w:r>
      <w:r w:rsidRPr="005705FB">
        <w:rPr>
          <w:u w:val="single"/>
        </w:rPr>
        <w:t>nach Auftragserteilung</w:t>
      </w:r>
    </w:p>
    <w:p w14:paraId="4AEFA0A7" w14:textId="1B36DF40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423 – Abschlagszahlungs- Vorauszahlungsbürgschaft </w:t>
      </w:r>
      <w:r w:rsidRPr="005705FB">
        <w:rPr>
          <w:u w:val="single"/>
        </w:rPr>
        <w:t>nach Auftragserteilung</w:t>
      </w:r>
    </w:p>
    <w:p w14:paraId="07E79D7E" w14:textId="77777777" w:rsidR="00774D7F" w:rsidRPr="00774D7F" w:rsidRDefault="002B010A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BD2E" w14:textId="77777777" w:rsidR="00B45C4A" w:rsidRDefault="00B45C4A">
      <w:r>
        <w:separator/>
      </w:r>
    </w:p>
  </w:endnote>
  <w:endnote w:type="continuationSeparator" w:id="0">
    <w:p w14:paraId="392A92C6" w14:textId="77777777" w:rsidR="00B45C4A" w:rsidRDefault="00B4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45204" w14:textId="77777777" w:rsidR="00B45C4A" w:rsidRDefault="00B45C4A">
      <w:r>
        <w:separator/>
      </w:r>
    </w:p>
  </w:footnote>
  <w:footnote w:type="continuationSeparator" w:id="0">
    <w:p w14:paraId="1462E92E" w14:textId="77777777" w:rsidR="00B45C4A" w:rsidRDefault="00B45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5583E"/>
    <w:rsid w:val="000849CE"/>
    <w:rsid w:val="00086EB5"/>
    <w:rsid w:val="0009164C"/>
    <w:rsid w:val="00096F5B"/>
    <w:rsid w:val="000E6CD2"/>
    <w:rsid w:val="000F026E"/>
    <w:rsid w:val="000F1693"/>
    <w:rsid w:val="000F67AF"/>
    <w:rsid w:val="00110816"/>
    <w:rsid w:val="00127C79"/>
    <w:rsid w:val="00141558"/>
    <w:rsid w:val="001426F7"/>
    <w:rsid w:val="00142C11"/>
    <w:rsid w:val="00153702"/>
    <w:rsid w:val="00154BD4"/>
    <w:rsid w:val="001B663A"/>
    <w:rsid w:val="001C509D"/>
    <w:rsid w:val="001E1AFE"/>
    <w:rsid w:val="001F4504"/>
    <w:rsid w:val="0021444D"/>
    <w:rsid w:val="00226D62"/>
    <w:rsid w:val="002301C2"/>
    <w:rsid w:val="002517FD"/>
    <w:rsid w:val="00254BAC"/>
    <w:rsid w:val="00263542"/>
    <w:rsid w:val="00263987"/>
    <w:rsid w:val="002665B0"/>
    <w:rsid w:val="00276093"/>
    <w:rsid w:val="002804BF"/>
    <w:rsid w:val="00284055"/>
    <w:rsid w:val="002871A9"/>
    <w:rsid w:val="002B010A"/>
    <w:rsid w:val="002C403D"/>
    <w:rsid w:val="002D42C6"/>
    <w:rsid w:val="002D5B01"/>
    <w:rsid w:val="002F4952"/>
    <w:rsid w:val="002F56A3"/>
    <w:rsid w:val="002F587D"/>
    <w:rsid w:val="00327698"/>
    <w:rsid w:val="00330643"/>
    <w:rsid w:val="00334891"/>
    <w:rsid w:val="00342666"/>
    <w:rsid w:val="003724FA"/>
    <w:rsid w:val="00385716"/>
    <w:rsid w:val="003A36E9"/>
    <w:rsid w:val="003D367D"/>
    <w:rsid w:val="003D3E99"/>
    <w:rsid w:val="003E09BD"/>
    <w:rsid w:val="003E2CD4"/>
    <w:rsid w:val="00405E93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C5609"/>
    <w:rsid w:val="004E6569"/>
    <w:rsid w:val="00504487"/>
    <w:rsid w:val="00512C59"/>
    <w:rsid w:val="005333C9"/>
    <w:rsid w:val="00560D2A"/>
    <w:rsid w:val="005705FB"/>
    <w:rsid w:val="00573601"/>
    <w:rsid w:val="00575172"/>
    <w:rsid w:val="00576898"/>
    <w:rsid w:val="0058073B"/>
    <w:rsid w:val="005831EA"/>
    <w:rsid w:val="00585790"/>
    <w:rsid w:val="00591451"/>
    <w:rsid w:val="005A272A"/>
    <w:rsid w:val="005C0BD5"/>
    <w:rsid w:val="005C3C01"/>
    <w:rsid w:val="005C41DA"/>
    <w:rsid w:val="005F152F"/>
    <w:rsid w:val="005F41CD"/>
    <w:rsid w:val="00605DD3"/>
    <w:rsid w:val="00606550"/>
    <w:rsid w:val="00614636"/>
    <w:rsid w:val="00621EA9"/>
    <w:rsid w:val="00640260"/>
    <w:rsid w:val="00640EB4"/>
    <w:rsid w:val="006827A8"/>
    <w:rsid w:val="006A021C"/>
    <w:rsid w:val="006A5AED"/>
    <w:rsid w:val="006B7CF1"/>
    <w:rsid w:val="006D403D"/>
    <w:rsid w:val="006D70A3"/>
    <w:rsid w:val="006E0943"/>
    <w:rsid w:val="006E0D08"/>
    <w:rsid w:val="00715DF5"/>
    <w:rsid w:val="007246DE"/>
    <w:rsid w:val="007279E9"/>
    <w:rsid w:val="00734EDE"/>
    <w:rsid w:val="00746498"/>
    <w:rsid w:val="007506AF"/>
    <w:rsid w:val="007623ED"/>
    <w:rsid w:val="00765A42"/>
    <w:rsid w:val="007723ED"/>
    <w:rsid w:val="00774D7F"/>
    <w:rsid w:val="00777672"/>
    <w:rsid w:val="0078194F"/>
    <w:rsid w:val="007B1879"/>
    <w:rsid w:val="00830BFD"/>
    <w:rsid w:val="00887E9D"/>
    <w:rsid w:val="008917EF"/>
    <w:rsid w:val="00892372"/>
    <w:rsid w:val="008E2912"/>
    <w:rsid w:val="008E59CB"/>
    <w:rsid w:val="00910F0B"/>
    <w:rsid w:val="00910F96"/>
    <w:rsid w:val="00916671"/>
    <w:rsid w:val="00927DEE"/>
    <w:rsid w:val="0094719E"/>
    <w:rsid w:val="009514B6"/>
    <w:rsid w:val="00962412"/>
    <w:rsid w:val="009668D4"/>
    <w:rsid w:val="0097166A"/>
    <w:rsid w:val="00976383"/>
    <w:rsid w:val="00984803"/>
    <w:rsid w:val="00996EB4"/>
    <w:rsid w:val="009A6E63"/>
    <w:rsid w:val="009B6250"/>
    <w:rsid w:val="009C14BE"/>
    <w:rsid w:val="009C3063"/>
    <w:rsid w:val="009C3CF6"/>
    <w:rsid w:val="009F06C9"/>
    <w:rsid w:val="009F5AEC"/>
    <w:rsid w:val="00A00872"/>
    <w:rsid w:val="00A2375B"/>
    <w:rsid w:val="00A2526D"/>
    <w:rsid w:val="00A36178"/>
    <w:rsid w:val="00A5084B"/>
    <w:rsid w:val="00A5341F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AF5EC4"/>
    <w:rsid w:val="00B003C3"/>
    <w:rsid w:val="00B2271D"/>
    <w:rsid w:val="00B40909"/>
    <w:rsid w:val="00B44C2F"/>
    <w:rsid w:val="00B45C4A"/>
    <w:rsid w:val="00B541E4"/>
    <w:rsid w:val="00B61D2B"/>
    <w:rsid w:val="00B63072"/>
    <w:rsid w:val="00B77F4B"/>
    <w:rsid w:val="00B842DD"/>
    <w:rsid w:val="00B91047"/>
    <w:rsid w:val="00B96ADB"/>
    <w:rsid w:val="00BA5E42"/>
    <w:rsid w:val="00C101BF"/>
    <w:rsid w:val="00C239C4"/>
    <w:rsid w:val="00C246AC"/>
    <w:rsid w:val="00C2678D"/>
    <w:rsid w:val="00C3697A"/>
    <w:rsid w:val="00C5267A"/>
    <w:rsid w:val="00C5503B"/>
    <w:rsid w:val="00C64B27"/>
    <w:rsid w:val="00C764C5"/>
    <w:rsid w:val="00CB3CA3"/>
    <w:rsid w:val="00CD156A"/>
    <w:rsid w:val="00CD3F7C"/>
    <w:rsid w:val="00CD54C7"/>
    <w:rsid w:val="00CD797E"/>
    <w:rsid w:val="00D03E02"/>
    <w:rsid w:val="00D05C74"/>
    <w:rsid w:val="00D6072E"/>
    <w:rsid w:val="00D74920"/>
    <w:rsid w:val="00D75523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228EA"/>
    <w:rsid w:val="00E322E9"/>
    <w:rsid w:val="00E6087B"/>
    <w:rsid w:val="00E85EBB"/>
    <w:rsid w:val="00EB045C"/>
    <w:rsid w:val="00EB44CE"/>
    <w:rsid w:val="00EB6FA3"/>
    <w:rsid w:val="00EC7AED"/>
    <w:rsid w:val="00EE496F"/>
    <w:rsid w:val="00EE7B92"/>
    <w:rsid w:val="00EF64E3"/>
    <w:rsid w:val="00F133C2"/>
    <w:rsid w:val="00F21669"/>
    <w:rsid w:val="00F32C49"/>
    <w:rsid w:val="00F522D4"/>
    <w:rsid w:val="00F52B0A"/>
    <w:rsid w:val="00F77CE1"/>
    <w:rsid w:val="00F84022"/>
    <w:rsid w:val="00F95D1E"/>
    <w:rsid w:val="00FA0151"/>
    <w:rsid w:val="00FA4F96"/>
    <w:rsid w:val="00FB4BF4"/>
    <w:rsid w:val="00FC0982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3</Pages>
  <Words>653</Words>
  <Characters>5177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Kan, E.</cp:lastModifiedBy>
  <cp:revision>5</cp:revision>
  <cp:lastPrinted>2026-07-22T12:12:00Z</cp:lastPrinted>
  <dcterms:created xsi:type="dcterms:W3CDTF">2026-09-10T13:09:00Z</dcterms:created>
  <dcterms:modified xsi:type="dcterms:W3CDTF">2026-09-11T12:37:00Z</dcterms:modified>
</cp:coreProperties>
</file>